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3D9" w:rsidRDefault="003E23D9" w:rsidP="004B0556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3E23D9" w:rsidRDefault="003E23D9" w:rsidP="004B055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3E23D9" w:rsidRDefault="003E23D9" w:rsidP="004B0556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2016 г. по 31 декабря 2016г.</w:t>
      </w:r>
    </w:p>
    <w:p w:rsidR="003E23D9" w:rsidRDefault="003E23D9" w:rsidP="004B0556">
      <w:pPr>
        <w:jc w:val="center"/>
        <w:rPr>
          <w:sz w:val="28"/>
          <w:szCs w:val="28"/>
        </w:rPr>
      </w:pPr>
    </w:p>
    <w:tbl>
      <w:tblPr>
        <w:tblW w:w="160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1416"/>
        <w:gridCol w:w="1265"/>
        <w:gridCol w:w="1081"/>
        <w:gridCol w:w="1080"/>
        <w:gridCol w:w="971"/>
        <w:gridCol w:w="1188"/>
        <w:gridCol w:w="1080"/>
        <w:gridCol w:w="1080"/>
        <w:gridCol w:w="1739"/>
        <w:gridCol w:w="1739"/>
        <w:gridCol w:w="1739"/>
      </w:tblGrid>
      <w:tr w:rsidR="003E23D9">
        <w:tc>
          <w:tcPr>
            <w:tcW w:w="1702" w:type="dxa"/>
            <w:vMerge w:val="restart"/>
            <w:vAlign w:val="center"/>
          </w:tcPr>
          <w:p w:rsidR="003E23D9" w:rsidRDefault="003E23D9" w:rsidP="007172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416" w:type="dxa"/>
            <w:vMerge w:val="restart"/>
            <w:vAlign w:val="center"/>
          </w:tcPr>
          <w:p w:rsidR="003E23D9" w:rsidRDefault="003E23D9" w:rsidP="007172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397" w:type="dxa"/>
            <w:gridSpan w:val="4"/>
            <w:vAlign w:val="center"/>
          </w:tcPr>
          <w:p w:rsidR="003E23D9" w:rsidRDefault="003E23D9" w:rsidP="007172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3E23D9" w:rsidRDefault="003E23D9" w:rsidP="007172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8" w:type="dxa"/>
            <w:gridSpan w:val="3"/>
            <w:vAlign w:val="center"/>
          </w:tcPr>
          <w:p w:rsidR="003E23D9" w:rsidRDefault="003E23D9" w:rsidP="007172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3E23D9" w:rsidRDefault="003E23D9" w:rsidP="007172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39" w:type="dxa"/>
            <w:vMerge w:val="restart"/>
          </w:tcPr>
          <w:p w:rsidR="003E23D9" w:rsidRDefault="003E23D9" w:rsidP="007172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39" w:type="dxa"/>
            <w:vMerge w:val="restart"/>
          </w:tcPr>
          <w:p w:rsidR="003E23D9" w:rsidRDefault="003E23D9" w:rsidP="007172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39" w:type="dxa"/>
            <w:vMerge w:val="restart"/>
          </w:tcPr>
          <w:p w:rsidR="003E23D9" w:rsidRDefault="003E23D9" w:rsidP="007172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3E23D9">
        <w:tc>
          <w:tcPr>
            <w:tcW w:w="1702" w:type="dxa"/>
            <w:vMerge/>
            <w:vAlign w:val="center"/>
          </w:tcPr>
          <w:p w:rsidR="003E23D9" w:rsidRDefault="003E23D9">
            <w:pPr>
              <w:rPr>
                <w:lang w:eastAsia="en-US"/>
              </w:rPr>
            </w:pPr>
          </w:p>
        </w:tc>
        <w:tc>
          <w:tcPr>
            <w:tcW w:w="1416" w:type="dxa"/>
            <w:vMerge/>
            <w:vAlign w:val="center"/>
          </w:tcPr>
          <w:p w:rsidR="003E23D9" w:rsidRDefault="003E23D9">
            <w:pPr>
              <w:rPr>
                <w:lang w:eastAsia="en-US"/>
              </w:rPr>
            </w:pPr>
          </w:p>
        </w:tc>
        <w:tc>
          <w:tcPr>
            <w:tcW w:w="1265" w:type="dxa"/>
            <w:vAlign w:val="center"/>
          </w:tcPr>
          <w:p w:rsidR="003E23D9" w:rsidRPr="0071724A" w:rsidRDefault="003E23D9" w:rsidP="0071724A">
            <w:pPr>
              <w:jc w:val="center"/>
              <w:rPr>
                <w:sz w:val="20"/>
                <w:szCs w:val="20"/>
                <w:lang w:eastAsia="en-US"/>
              </w:rPr>
            </w:pPr>
            <w:r w:rsidRPr="0071724A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1" w:type="dxa"/>
            <w:vAlign w:val="center"/>
          </w:tcPr>
          <w:p w:rsidR="003E23D9" w:rsidRPr="0071724A" w:rsidRDefault="003E23D9" w:rsidP="0071724A">
            <w:pPr>
              <w:jc w:val="center"/>
              <w:rPr>
                <w:sz w:val="20"/>
                <w:szCs w:val="20"/>
                <w:lang w:eastAsia="en-US"/>
              </w:rPr>
            </w:pPr>
            <w:r w:rsidRPr="0071724A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3E23D9" w:rsidRPr="0071724A" w:rsidRDefault="003E23D9" w:rsidP="0071724A">
            <w:pPr>
              <w:jc w:val="center"/>
              <w:rPr>
                <w:sz w:val="20"/>
                <w:szCs w:val="20"/>
                <w:lang w:eastAsia="en-US"/>
              </w:rPr>
            </w:pPr>
            <w:r w:rsidRPr="0071724A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3E23D9" w:rsidRPr="0071724A" w:rsidRDefault="003E23D9" w:rsidP="0071724A">
            <w:pPr>
              <w:jc w:val="center"/>
              <w:rPr>
                <w:sz w:val="20"/>
                <w:szCs w:val="20"/>
                <w:lang w:eastAsia="en-US"/>
              </w:rPr>
            </w:pPr>
            <w:r w:rsidRPr="0071724A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8" w:type="dxa"/>
            <w:vAlign w:val="center"/>
          </w:tcPr>
          <w:p w:rsidR="003E23D9" w:rsidRPr="0071724A" w:rsidRDefault="003E23D9" w:rsidP="0071724A">
            <w:pPr>
              <w:jc w:val="center"/>
              <w:rPr>
                <w:sz w:val="20"/>
                <w:szCs w:val="20"/>
                <w:lang w:eastAsia="en-US"/>
              </w:rPr>
            </w:pPr>
            <w:r w:rsidRPr="0071724A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3E23D9" w:rsidRPr="0071724A" w:rsidRDefault="003E23D9" w:rsidP="0071724A">
            <w:pPr>
              <w:jc w:val="center"/>
              <w:rPr>
                <w:sz w:val="20"/>
                <w:szCs w:val="20"/>
                <w:lang w:eastAsia="en-US"/>
              </w:rPr>
            </w:pPr>
            <w:r w:rsidRPr="0071724A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3E23D9" w:rsidRPr="0071724A" w:rsidRDefault="003E23D9" w:rsidP="0071724A">
            <w:pPr>
              <w:jc w:val="center"/>
              <w:rPr>
                <w:sz w:val="20"/>
                <w:szCs w:val="20"/>
                <w:lang w:eastAsia="en-US"/>
              </w:rPr>
            </w:pPr>
            <w:r w:rsidRPr="0071724A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39" w:type="dxa"/>
            <w:vMerge/>
            <w:vAlign w:val="center"/>
          </w:tcPr>
          <w:p w:rsidR="003E23D9" w:rsidRDefault="003E23D9">
            <w:pPr>
              <w:rPr>
                <w:lang w:eastAsia="en-US"/>
              </w:rPr>
            </w:pPr>
          </w:p>
        </w:tc>
        <w:tc>
          <w:tcPr>
            <w:tcW w:w="1739" w:type="dxa"/>
            <w:vMerge/>
            <w:vAlign w:val="center"/>
          </w:tcPr>
          <w:p w:rsidR="003E23D9" w:rsidRDefault="003E23D9">
            <w:pPr>
              <w:rPr>
                <w:lang w:eastAsia="en-US"/>
              </w:rPr>
            </w:pPr>
          </w:p>
        </w:tc>
        <w:tc>
          <w:tcPr>
            <w:tcW w:w="1739" w:type="dxa"/>
            <w:vMerge/>
            <w:vAlign w:val="center"/>
          </w:tcPr>
          <w:p w:rsidR="003E23D9" w:rsidRDefault="003E23D9">
            <w:pPr>
              <w:rPr>
                <w:lang w:eastAsia="en-US"/>
              </w:rPr>
            </w:pPr>
          </w:p>
        </w:tc>
      </w:tr>
      <w:tr w:rsidR="003E23D9">
        <w:trPr>
          <w:trHeight w:val="1169"/>
        </w:trPr>
        <w:tc>
          <w:tcPr>
            <w:tcW w:w="1702" w:type="dxa"/>
          </w:tcPr>
          <w:p w:rsidR="003E23D9" w:rsidRPr="0071724A" w:rsidRDefault="003E23D9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Московкина М</w:t>
            </w:r>
            <w:r w:rsidRPr="0071724A">
              <w:rPr>
                <w:color w:val="333333"/>
                <w:lang w:eastAsia="en-US"/>
              </w:rPr>
              <w:t>.В.</w:t>
            </w:r>
          </w:p>
        </w:tc>
        <w:tc>
          <w:tcPr>
            <w:tcW w:w="1416" w:type="dxa"/>
          </w:tcPr>
          <w:p w:rsidR="003E23D9" w:rsidRPr="0071724A" w:rsidRDefault="003E23D9" w:rsidP="0071724A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Директор МК</w:t>
            </w:r>
            <w:r w:rsidRPr="0071724A">
              <w:rPr>
                <w:color w:val="333333"/>
                <w:lang w:eastAsia="en-US"/>
              </w:rPr>
              <w:t xml:space="preserve">ОУ </w:t>
            </w:r>
            <w:r>
              <w:rPr>
                <w:color w:val="333333"/>
                <w:lang w:eastAsia="en-US"/>
              </w:rPr>
              <w:t>«</w:t>
            </w:r>
            <w:r w:rsidRPr="0071724A">
              <w:rPr>
                <w:color w:val="333333"/>
                <w:lang w:eastAsia="en-US"/>
              </w:rPr>
              <w:t>Еманжелин</w:t>
            </w:r>
            <w:r>
              <w:rPr>
                <w:color w:val="333333"/>
                <w:lang w:eastAsia="en-US"/>
              </w:rPr>
              <w:t>ская С(К)ОУ»</w:t>
            </w:r>
          </w:p>
        </w:tc>
        <w:tc>
          <w:tcPr>
            <w:tcW w:w="1265" w:type="dxa"/>
          </w:tcPr>
          <w:p w:rsidR="003E23D9" w:rsidRDefault="003E23D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1)Земель-ный участок </w:t>
            </w:r>
          </w:p>
          <w:p w:rsidR="003E23D9" w:rsidRDefault="003E23D9">
            <w:pPr>
              <w:rPr>
                <w:lang w:eastAsia="en-US"/>
              </w:rPr>
            </w:pPr>
            <w:r>
              <w:rPr>
                <w:lang w:eastAsia="en-US"/>
              </w:rPr>
              <w:t>2) Квартира</w:t>
            </w:r>
          </w:p>
          <w:p w:rsidR="003E23D9" w:rsidRDefault="003E23D9">
            <w:pPr>
              <w:rPr>
                <w:lang w:eastAsia="en-US"/>
              </w:rPr>
            </w:pPr>
          </w:p>
          <w:p w:rsidR="003E23D9" w:rsidRDefault="003E23D9">
            <w:pPr>
              <w:rPr>
                <w:lang w:eastAsia="en-US"/>
              </w:rPr>
            </w:pPr>
          </w:p>
          <w:p w:rsidR="003E23D9" w:rsidRDefault="003E23D9">
            <w:pPr>
              <w:rPr>
                <w:lang w:eastAsia="en-US"/>
              </w:rPr>
            </w:pPr>
          </w:p>
        </w:tc>
        <w:tc>
          <w:tcPr>
            <w:tcW w:w="1081" w:type="dxa"/>
          </w:tcPr>
          <w:p w:rsidR="003E23D9" w:rsidRPr="0071724A" w:rsidRDefault="003E23D9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 долевая 1/3</w:t>
            </w:r>
          </w:p>
          <w:p w:rsidR="003E23D9" w:rsidRPr="0071724A" w:rsidRDefault="003E23D9">
            <w:pPr>
              <w:rPr>
                <w:color w:val="333333"/>
                <w:lang w:eastAsia="en-US"/>
              </w:rPr>
            </w:pPr>
          </w:p>
          <w:p w:rsidR="003E23D9" w:rsidRPr="0071724A" w:rsidRDefault="003E23D9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</w:t>
            </w:r>
          </w:p>
          <w:p w:rsidR="003E23D9" w:rsidRPr="0071724A" w:rsidRDefault="003E23D9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долевая 1/3</w:t>
            </w:r>
          </w:p>
          <w:p w:rsidR="003E23D9" w:rsidRPr="0071724A" w:rsidRDefault="003E23D9">
            <w:pPr>
              <w:rPr>
                <w:color w:val="333333"/>
                <w:lang w:eastAsia="en-US"/>
              </w:rPr>
            </w:pPr>
          </w:p>
          <w:p w:rsidR="003E23D9" w:rsidRPr="0071724A" w:rsidRDefault="003E23D9">
            <w:pPr>
              <w:rPr>
                <w:color w:val="333333"/>
                <w:lang w:eastAsia="en-US"/>
              </w:rPr>
            </w:pPr>
          </w:p>
          <w:p w:rsidR="003E23D9" w:rsidRPr="0071724A" w:rsidRDefault="003E23D9">
            <w:pPr>
              <w:rPr>
                <w:color w:val="333333"/>
                <w:lang w:eastAsia="en-US"/>
              </w:rPr>
            </w:pPr>
          </w:p>
          <w:p w:rsidR="003E23D9" w:rsidRPr="0071724A" w:rsidRDefault="003E23D9">
            <w:pPr>
              <w:rPr>
                <w:color w:val="333333"/>
                <w:lang w:eastAsia="en-US"/>
              </w:rPr>
            </w:pPr>
          </w:p>
          <w:p w:rsidR="003E23D9" w:rsidRPr="0071724A" w:rsidRDefault="003E23D9">
            <w:pPr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3E23D9" w:rsidRPr="0071724A" w:rsidRDefault="003E23D9" w:rsidP="00B85505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919</w:t>
            </w:r>
          </w:p>
          <w:p w:rsidR="003E23D9" w:rsidRPr="0071724A" w:rsidRDefault="003E23D9" w:rsidP="0071724A">
            <w:pPr>
              <w:jc w:val="center"/>
              <w:rPr>
                <w:color w:val="333333"/>
                <w:lang w:eastAsia="en-US"/>
              </w:rPr>
            </w:pPr>
          </w:p>
          <w:p w:rsidR="003E23D9" w:rsidRPr="0071724A" w:rsidRDefault="003E23D9" w:rsidP="0071724A">
            <w:pPr>
              <w:jc w:val="center"/>
              <w:rPr>
                <w:color w:val="333333"/>
                <w:lang w:eastAsia="en-US"/>
              </w:rPr>
            </w:pPr>
          </w:p>
          <w:p w:rsidR="003E23D9" w:rsidRPr="0071724A" w:rsidRDefault="003E23D9" w:rsidP="0071724A">
            <w:pPr>
              <w:jc w:val="center"/>
              <w:rPr>
                <w:color w:val="333333"/>
                <w:lang w:eastAsia="en-US"/>
              </w:rPr>
            </w:pPr>
          </w:p>
          <w:p w:rsidR="003E23D9" w:rsidRPr="0071724A" w:rsidRDefault="003E23D9" w:rsidP="00154539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54</w:t>
            </w:r>
          </w:p>
          <w:p w:rsidR="003E23D9" w:rsidRPr="0071724A" w:rsidRDefault="003E23D9" w:rsidP="0071724A">
            <w:pPr>
              <w:jc w:val="center"/>
              <w:rPr>
                <w:color w:val="333333"/>
                <w:lang w:eastAsia="en-US"/>
              </w:rPr>
            </w:pPr>
          </w:p>
          <w:p w:rsidR="003E23D9" w:rsidRPr="0071724A" w:rsidRDefault="003E23D9" w:rsidP="0071724A">
            <w:pPr>
              <w:jc w:val="center"/>
              <w:rPr>
                <w:color w:val="333333"/>
                <w:lang w:eastAsia="en-US"/>
              </w:rPr>
            </w:pPr>
          </w:p>
          <w:p w:rsidR="003E23D9" w:rsidRPr="0071724A" w:rsidRDefault="003E23D9" w:rsidP="0071724A">
            <w:pPr>
              <w:jc w:val="center"/>
              <w:rPr>
                <w:color w:val="333333"/>
                <w:lang w:eastAsia="en-US"/>
              </w:rPr>
            </w:pPr>
          </w:p>
          <w:p w:rsidR="003E23D9" w:rsidRPr="0071724A" w:rsidRDefault="003E23D9" w:rsidP="0071724A">
            <w:pPr>
              <w:jc w:val="center"/>
              <w:rPr>
                <w:color w:val="333333"/>
                <w:lang w:eastAsia="en-US"/>
              </w:rPr>
            </w:pPr>
          </w:p>
          <w:p w:rsidR="003E23D9" w:rsidRPr="0071724A" w:rsidRDefault="003E23D9" w:rsidP="0071724A">
            <w:pPr>
              <w:jc w:val="center"/>
              <w:rPr>
                <w:color w:val="333333"/>
                <w:lang w:eastAsia="en-US"/>
              </w:rPr>
            </w:pPr>
          </w:p>
          <w:p w:rsidR="003E23D9" w:rsidRPr="0071724A" w:rsidRDefault="003E23D9" w:rsidP="0071724A">
            <w:pPr>
              <w:jc w:val="center"/>
              <w:rPr>
                <w:color w:val="333333"/>
                <w:lang w:eastAsia="en-US"/>
              </w:rPr>
            </w:pPr>
          </w:p>
          <w:p w:rsidR="003E23D9" w:rsidRPr="0071724A" w:rsidRDefault="003E23D9" w:rsidP="00154539">
            <w:pPr>
              <w:jc w:val="center"/>
              <w:rPr>
                <w:color w:val="333333"/>
                <w:lang w:eastAsia="en-US"/>
              </w:rPr>
            </w:pPr>
          </w:p>
          <w:p w:rsidR="003E23D9" w:rsidRPr="0071724A" w:rsidRDefault="003E23D9" w:rsidP="0071724A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3E23D9" w:rsidRPr="0071724A" w:rsidRDefault="003E23D9" w:rsidP="0071724A">
            <w:pPr>
              <w:jc w:val="center"/>
              <w:rPr>
                <w:color w:val="333333"/>
                <w:lang w:eastAsia="en-US"/>
              </w:rPr>
            </w:pPr>
            <w:r w:rsidRPr="0071724A">
              <w:rPr>
                <w:color w:val="333333"/>
                <w:lang w:eastAsia="en-US"/>
              </w:rPr>
              <w:t>Россия</w:t>
            </w:r>
          </w:p>
          <w:p w:rsidR="003E23D9" w:rsidRPr="0071724A" w:rsidRDefault="003E23D9" w:rsidP="0071724A">
            <w:pPr>
              <w:jc w:val="center"/>
              <w:rPr>
                <w:color w:val="333333"/>
                <w:lang w:eastAsia="en-US"/>
              </w:rPr>
            </w:pPr>
          </w:p>
          <w:p w:rsidR="003E23D9" w:rsidRPr="0071724A" w:rsidRDefault="003E23D9" w:rsidP="0071724A">
            <w:pPr>
              <w:jc w:val="center"/>
              <w:rPr>
                <w:color w:val="333333"/>
                <w:lang w:eastAsia="en-US"/>
              </w:rPr>
            </w:pPr>
          </w:p>
          <w:p w:rsidR="003E23D9" w:rsidRPr="0071724A" w:rsidRDefault="003E23D9" w:rsidP="0071724A">
            <w:pPr>
              <w:jc w:val="center"/>
              <w:rPr>
                <w:color w:val="333333"/>
                <w:lang w:eastAsia="en-US"/>
              </w:rPr>
            </w:pPr>
          </w:p>
          <w:p w:rsidR="003E23D9" w:rsidRPr="0071724A" w:rsidRDefault="003E23D9" w:rsidP="00154539">
            <w:pPr>
              <w:rPr>
                <w:color w:val="333333"/>
                <w:lang w:eastAsia="en-US"/>
              </w:rPr>
            </w:pPr>
            <w:r w:rsidRPr="0071724A">
              <w:rPr>
                <w:color w:val="333333"/>
                <w:lang w:eastAsia="en-US"/>
              </w:rPr>
              <w:t>Россия</w:t>
            </w:r>
          </w:p>
          <w:p w:rsidR="003E23D9" w:rsidRPr="0071724A" w:rsidRDefault="003E23D9" w:rsidP="0071724A">
            <w:pPr>
              <w:jc w:val="center"/>
              <w:rPr>
                <w:color w:val="333333"/>
                <w:lang w:eastAsia="en-US"/>
              </w:rPr>
            </w:pPr>
          </w:p>
          <w:p w:rsidR="003E23D9" w:rsidRPr="0071724A" w:rsidRDefault="003E23D9" w:rsidP="0071724A">
            <w:pPr>
              <w:jc w:val="center"/>
              <w:rPr>
                <w:color w:val="333333"/>
                <w:lang w:eastAsia="en-US"/>
              </w:rPr>
            </w:pPr>
          </w:p>
          <w:p w:rsidR="003E23D9" w:rsidRPr="0071724A" w:rsidRDefault="003E23D9" w:rsidP="0071724A">
            <w:pPr>
              <w:jc w:val="center"/>
              <w:rPr>
                <w:color w:val="333333"/>
                <w:lang w:eastAsia="en-US"/>
              </w:rPr>
            </w:pPr>
          </w:p>
          <w:p w:rsidR="003E23D9" w:rsidRPr="0071724A" w:rsidRDefault="003E23D9" w:rsidP="0071724A">
            <w:pPr>
              <w:jc w:val="center"/>
              <w:rPr>
                <w:color w:val="333333"/>
                <w:lang w:eastAsia="en-US"/>
              </w:rPr>
            </w:pPr>
          </w:p>
          <w:p w:rsidR="003E23D9" w:rsidRPr="0071724A" w:rsidRDefault="003E23D9" w:rsidP="0071724A">
            <w:pPr>
              <w:jc w:val="center"/>
              <w:rPr>
                <w:color w:val="333333"/>
                <w:lang w:eastAsia="en-US"/>
              </w:rPr>
            </w:pPr>
          </w:p>
          <w:p w:rsidR="003E23D9" w:rsidRPr="0071724A" w:rsidRDefault="003E23D9" w:rsidP="0071724A">
            <w:pPr>
              <w:jc w:val="center"/>
              <w:rPr>
                <w:color w:val="333333"/>
                <w:lang w:eastAsia="en-US"/>
              </w:rPr>
            </w:pPr>
          </w:p>
          <w:p w:rsidR="003E23D9" w:rsidRPr="0071724A" w:rsidRDefault="003E23D9" w:rsidP="00154539">
            <w:pPr>
              <w:rPr>
                <w:color w:val="333333"/>
                <w:lang w:eastAsia="en-US"/>
              </w:rPr>
            </w:pPr>
          </w:p>
        </w:tc>
        <w:tc>
          <w:tcPr>
            <w:tcW w:w="1188" w:type="dxa"/>
          </w:tcPr>
          <w:p w:rsidR="003E23D9" w:rsidRPr="0071724A" w:rsidRDefault="003E23D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3E23D9" w:rsidRPr="0071724A" w:rsidRDefault="003E23D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3E23D9" w:rsidRPr="0071724A" w:rsidRDefault="003E23D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39" w:type="dxa"/>
          </w:tcPr>
          <w:p w:rsidR="003E23D9" w:rsidRPr="00154539" w:rsidRDefault="003E23D9">
            <w:pPr>
              <w:rPr>
                <w:lang w:eastAsia="en-US"/>
              </w:rPr>
            </w:pPr>
          </w:p>
        </w:tc>
        <w:tc>
          <w:tcPr>
            <w:tcW w:w="1739" w:type="dxa"/>
          </w:tcPr>
          <w:p w:rsidR="003E23D9" w:rsidRPr="0071724A" w:rsidRDefault="003E23D9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536134,02</w:t>
            </w:r>
          </w:p>
        </w:tc>
        <w:tc>
          <w:tcPr>
            <w:tcW w:w="1739" w:type="dxa"/>
          </w:tcPr>
          <w:p w:rsidR="003E23D9" w:rsidRPr="0071724A" w:rsidRDefault="003E23D9">
            <w:pPr>
              <w:rPr>
                <w:color w:val="333333"/>
                <w:lang w:eastAsia="en-US"/>
              </w:rPr>
            </w:pPr>
          </w:p>
        </w:tc>
      </w:tr>
      <w:tr w:rsidR="003E23D9">
        <w:tc>
          <w:tcPr>
            <w:tcW w:w="1702" w:type="dxa"/>
          </w:tcPr>
          <w:p w:rsidR="003E23D9" w:rsidRPr="00773C2F" w:rsidRDefault="003E23D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Супруг</w:t>
            </w:r>
          </w:p>
        </w:tc>
        <w:tc>
          <w:tcPr>
            <w:tcW w:w="1416" w:type="dxa"/>
          </w:tcPr>
          <w:p w:rsidR="003E23D9" w:rsidRPr="0071724A" w:rsidRDefault="003E23D9" w:rsidP="0071724A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265" w:type="dxa"/>
          </w:tcPr>
          <w:p w:rsidR="003E23D9" w:rsidRDefault="003E23D9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1)З</w:t>
            </w:r>
            <w:r w:rsidRPr="0071724A">
              <w:rPr>
                <w:color w:val="800000"/>
                <w:lang w:eastAsia="en-US"/>
              </w:rPr>
              <w:t>емель</w:t>
            </w:r>
            <w:r>
              <w:rPr>
                <w:color w:val="800000"/>
                <w:lang w:eastAsia="en-US"/>
              </w:rPr>
              <w:t>-</w:t>
            </w:r>
            <w:r w:rsidRPr="0071724A">
              <w:rPr>
                <w:color w:val="800000"/>
                <w:lang w:eastAsia="en-US"/>
              </w:rPr>
              <w:t>ный участок</w:t>
            </w:r>
          </w:p>
          <w:p w:rsidR="003E23D9" w:rsidRPr="0071724A" w:rsidRDefault="003E23D9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2)К</w:t>
            </w:r>
            <w:r w:rsidRPr="0071724A">
              <w:rPr>
                <w:color w:val="800000"/>
                <w:lang w:eastAsia="en-US"/>
              </w:rPr>
              <w:t>вартира</w:t>
            </w:r>
          </w:p>
          <w:p w:rsidR="003E23D9" w:rsidRDefault="003E23D9">
            <w:pPr>
              <w:rPr>
                <w:color w:val="800000"/>
                <w:lang w:eastAsia="en-US"/>
              </w:rPr>
            </w:pPr>
          </w:p>
          <w:p w:rsidR="003E23D9" w:rsidRDefault="003E23D9">
            <w:pPr>
              <w:rPr>
                <w:color w:val="800000"/>
                <w:lang w:eastAsia="en-US"/>
              </w:rPr>
            </w:pPr>
          </w:p>
          <w:p w:rsidR="003E23D9" w:rsidRPr="0071724A" w:rsidRDefault="003E23D9">
            <w:pPr>
              <w:rPr>
                <w:color w:val="800000"/>
                <w:lang w:eastAsia="en-US"/>
              </w:rPr>
            </w:pPr>
          </w:p>
        </w:tc>
        <w:tc>
          <w:tcPr>
            <w:tcW w:w="1081" w:type="dxa"/>
          </w:tcPr>
          <w:p w:rsidR="003E23D9" w:rsidRPr="0071724A" w:rsidRDefault="003E23D9" w:rsidP="00154539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Общая долевая 1/3</w:t>
            </w:r>
          </w:p>
          <w:p w:rsidR="003E23D9" w:rsidRPr="0071724A" w:rsidRDefault="003E23D9" w:rsidP="007574BE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Общая долевая 1/3</w:t>
            </w:r>
          </w:p>
          <w:p w:rsidR="003E23D9" w:rsidRPr="0071724A" w:rsidRDefault="003E23D9" w:rsidP="0071724A">
            <w:pPr>
              <w:jc w:val="center"/>
              <w:rPr>
                <w:color w:val="800000"/>
                <w:lang w:eastAsia="en-US"/>
              </w:rPr>
            </w:pPr>
          </w:p>
          <w:p w:rsidR="003E23D9" w:rsidRPr="0071724A" w:rsidRDefault="003E23D9" w:rsidP="00773C2F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3E23D9" w:rsidRPr="0071724A" w:rsidRDefault="003E23D9" w:rsidP="00154539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919</w:t>
            </w:r>
          </w:p>
          <w:p w:rsidR="003E23D9" w:rsidRPr="0071724A" w:rsidRDefault="003E23D9" w:rsidP="0071724A">
            <w:pPr>
              <w:jc w:val="center"/>
              <w:rPr>
                <w:color w:val="800000"/>
                <w:lang w:eastAsia="en-US"/>
              </w:rPr>
            </w:pPr>
          </w:p>
          <w:p w:rsidR="003E23D9" w:rsidRPr="0071724A" w:rsidRDefault="003E23D9" w:rsidP="0071724A">
            <w:pPr>
              <w:jc w:val="center"/>
              <w:rPr>
                <w:color w:val="800000"/>
                <w:lang w:eastAsia="en-US"/>
              </w:rPr>
            </w:pPr>
          </w:p>
          <w:p w:rsidR="003E23D9" w:rsidRPr="0071724A" w:rsidRDefault="003E23D9" w:rsidP="0071724A">
            <w:pPr>
              <w:jc w:val="center"/>
              <w:rPr>
                <w:color w:val="800000"/>
                <w:lang w:eastAsia="en-US"/>
              </w:rPr>
            </w:pPr>
          </w:p>
          <w:p w:rsidR="003E23D9" w:rsidRPr="0071724A" w:rsidRDefault="003E23D9" w:rsidP="007574BE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54</w:t>
            </w:r>
          </w:p>
          <w:p w:rsidR="003E23D9" w:rsidRPr="0071724A" w:rsidRDefault="003E23D9" w:rsidP="0071724A">
            <w:pPr>
              <w:jc w:val="center"/>
              <w:rPr>
                <w:color w:val="800000"/>
                <w:lang w:eastAsia="en-US"/>
              </w:rPr>
            </w:pPr>
          </w:p>
          <w:p w:rsidR="003E23D9" w:rsidRPr="0071724A" w:rsidRDefault="003E23D9" w:rsidP="00154539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3E23D9" w:rsidRPr="0071724A" w:rsidRDefault="003E23D9" w:rsidP="00154539">
            <w:pPr>
              <w:rPr>
                <w:color w:val="800000"/>
                <w:lang w:eastAsia="en-US"/>
              </w:rPr>
            </w:pPr>
            <w:r w:rsidRPr="0071724A">
              <w:rPr>
                <w:color w:val="800000"/>
                <w:lang w:eastAsia="en-US"/>
              </w:rPr>
              <w:t>Россия</w:t>
            </w:r>
          </w:p>
          <w:p w:rsidR="003E23D9" w:rsidRPr="0071724A" w:rsidRDefault="003E23D9" w:rsidP="0071724A">
            <w:pPr>
              <w:jc w:val="center"/>
              <w:rPr>
                <w:color w:val="800000"/>
                <w:lang w:eastAsia="en-US"/>
              </w:rPr>
            </w:pPr>
          </w:p>
          <w:p w:rsidR="003E23D9" w:rsidRPr="0071724A" w:rsidRDefault="003E23D9" w:rsidP="0071724A">
            <w:pPr>
              <w:jc w:val="center"/>
              <w:rPr>
                <w:color w:val="800000"/>
                <w:lang w:eastAsia="en-US"/>
              </w:rPr>
            </w:pPr>
          </w:p>
          <w:p w:rsidR="003E23D9" w:rsidRPr="0071724A" w:rsidRDefault="003E23D9" w:rsidP="0071724A">
            <w:pPr>
              <w:jc w:val="center"/>
              <w:rPr>
                <w:color w:val="800000"/>
                <w:lang w:eastAsia="en-US"/>
              </w:rPr>
            </w:pPr>
          </w:p>
          <w:p w:rsidR="003E23D9" w:rsidRPr="0071724A" w:rsidRDefault="003E23D9" w:rsidP="00154539">
            <w:pPr>
              <w:rPr>
                <w:color w:val="800000"/>
                <w:lang w:eastAsia="en-US"/>
              </w:rPr>
            </w:pPr>
            <w:r w:rsidRPr="0071724A">
              <w:rPr>
                <w:color w:val="800000"/>
                <w:lang w:eastAsia="en-US"/>
              </w:rPr>
              <w:t>Росси</w:t>
            </w:r>
            <w:r>
              <w:rPr>
                <w:color w:val="800000"/>
                <w:lang w:eastAsia="en-US"/>
              </w:rPr>
              <w:t>я</w:t>
            </w:r>
          </w:p>
        </w:tc>
        <w:tc>
          <w:tcPr>
            <w:tcW w:w="1188" w:type="dxa"/>
          </w:tcPr>
          <w:p w:rsidR="003E23D9" w:rsidRPr="003C5D24" w:rsidRDefault="003E23D9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3E23D9" w:rsidRPr="003C5D24" w:rsidRDefault="003E23D9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3E23D9" w:rsidRPr="003C5D24" w:rsidRDefault="003E23D9">
            <w:pPr>
              <w:rPr>
                <w:lang w:eastAsia="en-US"/>
              </w:rPr>
            </w:pPr>
          </w:p>
        </w:tc>
        <w:tc>
          <w:tcPr>
            <w:tcW w:w="1739" w:type="dxa"/>
          </w:tcPr>
          <w:p w:rsidR="003E23D9" w:rsidRDefault="003E23D9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Автомобиль легковой</w:t>
            </w:r>
          </w:p>
          <w:p w:rsidR="003E23D9" w:rsidRPr="0071724A" w:rsidRDefault="003E23D9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КИА УД</w:t>
            </w:r>
          </w:p>
        </w:tc>
        <w:tc>
          <w:tcPr>
            <w:tcW w:w="1739" w:type="dxa"/>
          </w:tcPr>
          <w:p w:rsidR="003E23D9" w:rsidRPr="0071724A" w:rsidRDefault="003E23D9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117000,00</w:t>
            </w:r>
          </w:p>
        </w:tc>
        <w:tc>
          <w:tcPr>
            <w:tcW w:w="1739" w:type="dxa"/>
          </w:tcPr>
          <w:p w:rsidR="003E23D9" w:rsidRPr="0071724A" w:rsidRDefault="003E23D9">
            <w:pPr>
              <w:rPr>
                <w:color w:val="800000"/>
                <w:lang w:eastAsia="en-US"/>
              </w:rPr>
            </w:pPr>
          </w:p>
        </w:tc>
      </w:tr>
      <w:tr w:rsidR="003E23D9">
        <w:trPr>
          <w:trHeight w:val="1248"/>
        </w:trPr>
        <w:tc>
          <w:tcPr>
            <w:tcW w:w="1702" w:type="dxa"/>
          </w:tcPr>
          <w:p w:rsidR="003E23D9" w:rsidRDefault="003E23D9">
            <w:pPr>
              <w:rPr>
                <w:lang w:eastAsia="en-US"/>
              </w:rPr>
            </w:pPr>
            <w:r>
              <w:rPr>
                <w:lang w:eastAsia="en-US"/>
              </w:rPr>
              <w:t>Дочь</w:t>
            </w:r>
          </w:p>
        </w:tc>
        <w:tc>
          <w:tcPr>
            <w:tcW w:w="1416" w:type="dxa"/>
          </w:tcPr>
          <w:p w:rsidR="003E23D9" w:rsidRPr="0071724A" w:rsidRDefault="003E23D9" w:rsidP="0071724A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-</w:t>
            </w:r>
          </w:p>
        </w:tc>
        <w:tc>
          <w:tcPr>
            <w:tcW w:w="1265" w:type="dxa"/>
          </w:tcPr>
          <w:p w:rsidR="003E23D9" w:rsidRDefault="003E23D9" w:rsidP="00154539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1)З</w:t>
            </w:r>
            <w:r w:rsidRPr="0071724A">
              <w:rPr>
                <w:color w:val="800000"/>
                <w:lang w:eastAsia="en-US"/>
              </w:rPr>
              <w:t>емель</w:t>
            </w:r>
            <w:r>
              <w:rPr>
                <w:color w:val="800000"/>
                <w:lang w:eastAsia="en-US"/>
              </w:rPr>
              <w:t>-</w:t>
            </w:r>
            <w:r w:rsidRPr="0071724A">
              <w:rPr>
                <w:color w:val="800000"/>
                <w:lang w:eastAsia="en-US"/>
              </w:rPr>
              <w:t>ный участок</w:t>
            </w:r>
          </w:p>
          <w:p w:rsidR="003E23D9" w:rsidRPr="0071724A" w:rsidRDefault="003E23D9" w:rsidP="00154539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2)К</w:t>
            </w:r>
            <w:r w:rsidRPr="0071724A">
              <w:rPr>
                <w:color w:val="800000"/>
                <w:lang w:eastAsia="en-US"/>
              </w:rPr>
              <w:t>вартира</w:t>
            </w:r>
          </w:p>
          <w:p w:rsidR="003E23D9" w:rsidRDefault="003E23D9">
            <w:pPr>
              <w:rPr>
                <w:color w:val="800000"/>
                <w:lang w:eastAsia="en-US"/>
              </w:rPr>
            </w:pPr>
          </w:p>
        </w:tc>
        <w:tc>
          <w:tcPr>
            <w:tcW w:w="1081" w:type="dxa"/>
          </w:tcPr>
          <w:p w:rsidR="003E23D9" w:rsidRPr="0071724A" w:rsidRDefault="003E23D9" w:rsidP="00154539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Общая долевая 1/3</w:t>
            </w:r>
          </w:p>
          <w:p w:rsidR="003E23D9" w:rsidRPr="0071724A" w:rsidRDefault="003E23D9" w:rsidP="00154539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Общая долевая 1/3</w:t>
            </w:r>
          </w:p>
          <w:p w:rsidR="003E23D9" w:rsidRDefault="003E23D9" w:rsidP="00154539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3E23D9" w:rsidRPr="0071724A" w:rsidRDefault="003E23D9" w:rsidP="0096135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919</w:t>
            </w:r>
          </w:p>
          <w:p w:rsidR="003E23D9" w:rsidRPr="0071724A" w:rsidRDefault="003E23D9" w:rsidP="0096135D">
            <w:pPr>
              <w:jc w:val="center"/>
              <w:rPr>
                <w:color w:val="800000"/>
                <w:lang w:eastAsia="en-US"/>
              </w:rPr>
            </w:pPr>
          </w:p>
          <w:p w:rsidR="003E23D9" w:rsidRPr="0071724A" w:rsidRDefault="003E23D9" w:rsidP="0096135D">
            <w:pPr>
              <w:jc w:val="center"/>
              <w:rPr>
                <w:color w:val="800000"/>
                <w:lang w:eastAsia="en-US"/>
              </w:rPr>
            </w:pPr>
          </w:p>
          <w:p w:rsidR="003E23D9" w:rsidRPr="0071724A" w:rsidRDefault="003E23D9" w:rsidP="0096135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54</w:t>
            </w:r>
          </w:p>
          <w:p w:rsidR="003E23D9" w:rsidRPr="0071724A" w:rsidRDefault="003E23D9" w:rsidP="0096135D">
            <w:pPr>
              <w:jc w:val="center"/>
              <w:rPr>
                <w:color w:val="800000"/>
                <w:lang w:eastAsia="en-US"/>
              </w:rPr>
            </w:pPr>
          </w:p>
          <w:p w:rsidR="003E23D9" w:rsidRPr="0071724A" w:rsidRDefault="003E23D9" w:rsidP="0096135D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3E23D9" w:rsidRPr="0071724A" w:rsidRDefault="003E23D9" w:rsidP="0096135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  <w:p w:rsidR="003E23D9" w:rsidRPr="0071724A" w:rsidRDefault="003E23D9" w:rsidP="0096135D">
            <w:pPr>
              <w:jc w:val="center"/>
              <w:rPr>
                <w:color w:val="800000"/>
                <w:lang w:eastAsia="en-US"/>
              </w:rPr>
            </w:pPr>
          </w:p>
          <w:p w:rsidR="003E23D9" w:rsidRPr="0071724A" w:rsidRDefault="003E23D9" w:rsidP="0096135D">
            <w:pPr>
              <w:jc w:val="center"/>
              <w:rPr>
                <w:color w:val="800000"/>
                <w:lang w:eastAsia="en-US"/>
              </w:rPr>
            </w:pPr>
          </w:p>
          <w:p w:rsidR="003E23D9" w:rsidRPr="0071724A" w:rsidRDefault="003E23D9" w:rsidP="0096135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  <w:p w:rsidR="003E23D9" w:rsidRPr="0071724A" w:rsidRDefault="003E23D9" w:rsidP="0096135D">
            <w:pPr>
              <w:jc w:val="center"/>
              <w:rPr>
                <w:color w:val="800000"/>
                <w:lang w:eastAsia="en-US"/>
              </w:rPr>
            </w:pPr>
          </w:p>
          <w:p w:rsidR="003E23D9" w:rsidRPr="0071724A" w:rsidRDefault="003E23D9" w:rsidP="0096135D">
            <w:pPr>
              <w:rPr>
                <w:color w:val="800000"/>
                <w:lang w:eastAsia="en-US"/>
              </w:rPr>
            </w:pPr>
          </w:p>
        </w:tc>
        <w:tc>
          <w:tcPr>
            <w:tcW w:w="1188" w:type="dxa"/>
          </w:tcPr>
          <w:p w:rsidR="003E23D9" w:rsidRPr="003C5D24" w:rsidRDefault="003E23D9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3E23D9" w:rsidRPr="003C5D24" w:rsidRDefault="003E23D9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3E23D9" w:rsidRPr="003C5D24" w:rsidRDefault="003E23D9">
            <w:pPr>
              <w:rPr>
                <w:lang w:eastAsia="en-US"/>
              </w:rPr>
            </w:pPr>
          </w:p>
        </w:tc>
        <w:tc>
          <w:tcPr>
            <w:tcW w:w="1739" w:type="dxa"/>
          </w:tcPr>
          <w:p w:rsidR="003E23D9" w:rsidRDefault="003E23D9">
            <w:pPr>
              <w:rPr>
                <w:color w:val="800000"/>
                <w:lang w:eastAsia="en-US"/>
              </w:rPr>
            </w:pPr>
          </w:p>
        </w:tc>
        <w:tc>
          <w:tcPr>
            <w:tcW w:w="1739" w:type="dxa"/>
          </w:tcPr>
          <w:p w:rsidR="003E23D9" w:rsidRDefault="003E23D9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-</w:t>
            </w:r>
          </w:p>
        </w:tc>
        <w:tc>
          <w:tcPr>
            <w:tcW w:w="1739" w:type="dxa"/>
          </w:tcPr>
          <w:p w:rsidR="003E23D9" w:rsidRPr="0071724A" w:rsidRDefault="003E23D9">
            <w:pPr>
              <w:rPr>
                <w:color w:val="800000"/>
                <w:lang w:eastAsia="en-US"/>
              </w:rPr>
            </w:pPr>
          </w:p>
        </w:tc>
      </w:tr>
      <w:tr w:rsidR="003E23D9">
        <w:tc>
          <w:tcPr>
            <w:tcW w:w="1702" w:type="dxa"/>
          </w:tcPr>
          <w:p w:rsidR="003E23D9" w:rsidRDefault="003E23D9">
            <w:pPr>
              <w:rPr>
                <w:lang w:eastAsia="en-US"/>
              </w:rPr>
            </w:pPr>
            <w:r>
              <w:rPr>
                <w:lang w:eastAsia="en-US"/>
              </w:rPr>
              <w:t>Сын</w:t>
            </w:r>
          </w:p>
        </w:tc>
        <w:tc>
          <w:tcPr>
            <w:tcW w:w="1416" w:type="dxa"/>
          </w:tcPr>
          <w:p w:rsidR="003E23D9" w:rsidRPr="0071724A" w:rsidRDefault="003E23D9" w:rsidP="0071724A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-</w:t>
            </w:r>
          </w:p>
        </w:tc>
        <w:tc>
          <w:tcPr>
            <w:tcW w:w="1265" w:type="dxa"/>
          </w:tcPr>
          <w:p w:rsidR="003E23D9" w:rsidRDefault="003E23D9" w:rsidP="00154539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Квартира</w:t>
            </w:r>
          </w:p>
        </w:tc>
        <w:tc>
          <w:tcPr>
            <w:tcW w:w="1081" w:type="dxa"/>
          </w:tcPr>
          <w:p w:rsidR="003E23D9" w:rsidRPr="0071724A" w:rsidRDefault="003E23D9" w:rsidP="00CA6DF8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Общая долевая 1/6</w:t>
            </w:r>
          </w:p>
          <w:p w:rsidR="003E23D9" w:rsidRDefault="003E23D9" w:rsidP="00154539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3E23D9" w:rsidRDefault="003E23D9" w:rsidP="0096135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54</w:t>
            </w:r>
          </w:p>
        </w:tc>
        <w:tc>
          <w:tcPr>
            <w:tcW w:w="971" w:type="dxa"/>
          </w:tcPr>
          <w:p w:rsidR="003E23D9" w:rsidRDefault="003E23D9" w:rsidP="0096135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188" w:type="dxa"/>
          </w:tcPr>
          <w:p w:rsidR="003E23D9" w:rsidRDefault="003E23D9">
            <w:pPr>
              <w:rPr>
                <w:lang w:eastAsia="en-US"/>
              </w:rPr>
            </w:pPr>
            <w:r>
              <w:rPr>
                <w:lang w:eastAsia="en-US"/>
              </w:rPr>
              <w:t>1) Земель-ный участок</w:t>
            </w:r>
          </w:p>
          <w:p w:rsidR="003E23D9" w:rsidRPr="003C5D24" w:rsidRDefault="003E23D9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3E23D9" w:rsidRDefault="003E23D9">
            <w:pPr>
              <w:rPr>
                <w:lang w:eastAsia="en-US"/>
              </w:rPr>
            </w:pPr>
          </w:p>
          <w:p w:rsidR="003E23D9" w:rsidRDefault="003E23D9">
            <w:pPr>
              <w:rPr>
                <w:lang w:eastAsia="en-US"/>
              </w:rPr>
            </w:pPr>
            <w:r>
              <w:rPr>
                <w:lang w:eastAsia="en-US"/>
              </w:rPr>
              <w:t>919</w:t>
            </w:r>
          </w:p>
          <w:p w:rsidR="003E23D9" w:rsidRDefault="003E23D9">
            <w:pPr>
              <w:rPr>
                <w:lang w:eastAsia="en-US"/>
              </w:rPr>
            </w:pPr>
          </w:p>
          <w:p w:rsidR="003E23D9" w:rsidRDefault="003E23D9">
            <w:pPr>
              <w:rPr>
                <w:lang w:eastAsia="en-US"/>
              </w:rPr>
            </w:pPr>
          </w:p>
          <w:p w:rsidR="003E23D9" w:rsidRDefault="003E23D9">
            <w:pPr>
              <w:rPr>
                <w:lang w:eastAsia="en-US"/>
              </w:rPr>
            </w:pPr>
          </w:p>
          <w:p w:rsidR="003E23D9" w:rsidRPr="003C5D24" w:rsidRDefault="003E23D9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3E23D9" w:rsidRDefault="003E23D9">
            <w:pPr>
              <w:rPr>
                <w:lang w:eastAsia="en-US"/>
              </w:rPr>
            </w:pPr>
          </w:p>
          <w:p w:rsidR="003E23D9" w:rsidRDefault="003E23D9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3E23D9" w:rsidRDefault="003E23D9">
            <w:pPr>
              <w:rPr>
                <w:lang w:eastAsia="en-US"/>
              </w:rPr>
            </w:pPr>
          </w:p>
          <w:p w:rsidR="003E23D9" w:rsidRDefault="003E23D9">
            <w:pPr>
              <w:rPr>
                <w:lang w:eastAsia="en-US"/>
              </w:rPr>
            </w:pPr>
          </w:p>
          <w:p w:rsidR="003E23D9" w:rsidRDefault="003E23D9">
            <w:pPr>
              <w:rPr>
                <w:lang w:eastAsia="en-US"/>
              </w:rPr>
            </w:pPr>
          </w:p>
          <w:p w:rsidR="003E23D9" w:rsidRPr="003C5D24" w:rsidRDefault="003E23D9">
            <w:pPr>
              <w:rPr>
                <w:lang w:eastAsia="en-US"/>
              </w:rPr>
            </w:pPr>
          </w:p>
        </w:tc>
        <w:tc>
          <w:tcPr>
            <w:tcW w:w="1739" w:type="dxa"/>
          </w:tcPr>
          <w:p w:rsidR="003E23D9" w:rsidRDefault="003E23D9">
            <w:pPr>
              <w:rPr>
                <w:color w:val="800000"/>
                <w:lang w:eastAsia="en-US"/>
              </w:rPr>
            </w:pPr>
          </w:p>
        </w:tc>
        <w:tc>
          <w:tcPr>
            <w:tcW w:w="1739" w:type="dxa"/>
          </w:tcPr>
          <w:p w:rsidR="003E23D9" w:rsidRDefault="003E23D9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-</w:t>
            </w:r>
          </w:p>
        </w:tc>
        <w:tc>
          <w:tcPr>
            <w:tcW w:w="1739" w:type="dxa"/>
          </w:tcPr>
          <w:p w:rsidR="003E23D9" w:rsidRPr="0071724A" w:rsidRDefault="003E23D9">
            <w:pPr>
              <w:rPr>
                <w:color w:val="800000"/>
                <w:lang w:eastAsia="en-US"/>
              </w:rPr>
            </w:pPr>
          </w:p>
        </w:tc>
      </w:tr>
    </w:tbl>
    <w:p w:rsidR="003E23D9" w:rsidRDefault="003E23D9"/>
    <w:sectPr w:rsidR="003E23D9" w:rsidSect="00F24527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0556"/>
    <w:rsid w:val="00154539"/>
    <w:rsid w:val="001E7F6B"/>
    <w:rsid w:val="002B473D"/>
    <w:rsid w:val="003C5D24"/>
    <w:rsid w:val="003E23D9"/>
    <w:rsid w:val="004700B5"/>
    <w:rsid w:val="004B0556"/>
    <w:rsid w:val="004C2BFF"/>
    <w:rsid w:val="00521C8B"/>
    <w:rsid w:val="0057363C"/>
    <w:rsid w:val="0071724A"/>
    <w:rsid w:val="007574BE"/>
    <w:rsid w:val="00773C2F"/>
    <w:rsid w:val="00822C54"/>
    <w:rsid w:val="0084307A"/>
    <w:rsid w:val="008E510C"/>
    <w:rsid w:val="0096135D"/>
    <w:rsid w:val="00B601E6"/>
    <w:rsid w:val="00B621D7"/>
    <w:rsid w:val="00B85505"/>
    <w:rsid w:val="00BD3567"/>
    <w:rsid w:val="00C21AB8"/>
    <w:rsid w:val="00C6243B"/>
    <w:rsid w:val="00CA60E9"/>
    <w:rsid w:val="00CA6DF8"/>
    <w:rsid w:val="00E653BB"/>
    <w:rsid w:val="00F24527"/>
    <w:rsid w:val="00F63233"/>
    <w:rsid w:val="00F75EF0"/>
    <w:rsid w:val="00FA4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55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B0556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740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67</TotalTime>
  <Pages>2</Pages>
  <Words>177</Words>
  <Characters>1009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2014-05-07T11:16:00Z</dcterms:created>
  <dcterms:modified xsi:type="dcterms:W3CDTF">2017-05-03T09:34:00Z</dcterms:modified>
</cp:coreProperties>
</file>